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3F68A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de la MARE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bookmarkStart w:id="0" w:name="_GoBack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3F68A4" w:rsidRDefault="003F68A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F68A4" w:rsidRDefault="003F68A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F68A4" w:rsidRDefault="003F68A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Dec.1418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Cirencester,</w:t>
      </w:r>
    </w:p>
    <w:p w:rsidR="003F68A4" w:rsidRDefault="003F68A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Gloucestershire, into lands held by the late Sir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FitzNichol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3F68A4" w:rsidRDefault="003F68A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F139E9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21-127)</w:t>
      </w:r>
    </w:p>
    <w:p w:rsidR="003F68A4" w:rsidRDefault="003F68A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F68A4" w:rsidRDefault="003F68A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F68A4" w:rsidRPr="003F68A4" w:rsidRDefault="003F68A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December 2015</w:t>
      </w:r>
      <w:bookmarkEnd w:id="0"/>
    </w:p>
    <w:sectPr w:rsidR="003F68A4" w:rsidRPr="003F68A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68A4" w:rsidRDefault="003F68A4" w:rsidP="00564E3C">
      <w:pPr>
        <w:spacing w:after="0" w:line="240" w:lineRule="auto"/>
      </w:pPr>
      <w:r>
        <w:separator/>
      </w:r>
    </w:p>
  </w:endnote>
  <w:endnote w:type="continuationSeparator" w:id="0">
    <w:p w:rsidR="003F68A4" w:rsidRDefault="003F68A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F68A4">
      <w:rPr>
        <w:rFonts w:ascii="Times New Roman" w:hAnsi="Times New Roman" w:cs="Times New Roman"/>
        <w:noProof/>
        <w:sz w:val="24"/>
        <w:szCs w:val="24"/>
      </w:rPr>
      <w:t>4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68A4" w:rsidRDefault="003F68A4" w:rsidP="00564E3C">
      <w:pPr>
        <w:spacing w:after="0" w:line="240" w:lineRule="auto"/>
      </w:pPr>
      <w:r>
        <w:separator/>
      </w:r>
    </w:p>
  </w:footnote>
  <w:footnote w:type="continuationSeparator" w:id="0">
    <w:p w:rsidR="003F68A4" w:rsidRDefault="003F68A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8A4"/>
    <w:rsid w:val="00372DC6"/>
    <w:rsid w:val="003F68A4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1A8C99"/>
  <w15:chartTrackingRefBased/>
  <w15:docId w15:val="{DEE7DC74-0F9F-4484-97B3-03D1BC3CB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3F68A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7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2015-12-04T20:28:00Z</dcterms:created>
  <dcterms:modified xsi:type="dcterms:W3CDTF">2015-12-04T20:35:00Z</dcterms:modified>
</cp:coreProperties>
</file>